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BC8" w:rsidRPr="0037166D" w:rsidRDefault="00942BC8" w:rsidP="001D10EC">
      <w:pPr>
        <w:jc w:val="center"/>
        <w:rPr>
          <w:sz w:val="28"/>
          <w:szCs w:val="28"/>
          <w:lang w:val="en-GB"/>
        </w:rPr>
      </w:pPr>
      <w:r w:rsidRPr="008F462A">
        <w:rPr>
          <w:sz w:val="28"/>
          <w:szCs w:val="28"/>
          <w:lang w:val="en-US"/>
        </w:rPr>
        <w:t>Test questions</w:t>
      </w:r>
    </w:p>
    <w:p w:rsidR="00942BC8" w:rsidRPr="008F462A" w:rsidRDefault="00942BC8" w:rsidP="001D10EC">
      <w:pPr>
        <w:jc w:val="center"/>
        <w:rPr>
          <w:sz w:val="28"/>
          <w:szCs w:val="28"/>
          <w:lang w:val="en-US"/>
        </w:rPr>
      </w:pPr>
      <w:r w:rsidRPr="0037166D">
        <w:rPr>
          <w:sz w:val="28"/>
          <w:szCs w:val="28"/>
          <w:lang w:val="tg-Cyrl-TJ"/>
        </w:rPr>
        <w:t xml:space="preserve">2nd year </w:t>
      </w:r>
      <w:r w:rsidRPr="008F462A">
        <w:rPr>
          <w:sz w:val="28"/>
          <w:szCs w:val="28"/>
          <w:lang w:val="en-US"/>
        </w:rPr>
        <w:t>students majoring in 31040103-physics</w:t>
      </w:r>
    </w:p>
    <w:p w:rsidR="00942BC8" w:rsidRDefault="00942BC8" w:rsidP="001D10EC">
      <w:pPr>
        <w:jc w:val="center"/>
        <w:rPr>
          <w:sz w:val="28"/>
          <w:szCs w:val="28"/>
          <w:lang w:val="tg-Cyrl-TJ"/>
        </w:rPr>
      </w:pPr>
      <w:r w:rsidRPr="008F462A">
        <w:rPr>
          <w:sz w:val="28"/>
          <w:szCs w:val="28"/>
          <w:lang w:val="en-US"/>
        </w:rPr>
        <w:t xml:space="preserve">Teacher </w:t>
      </w:r>
      <w:r w:rsidRPr="0037166D">
        <w:rPr>
          <w:sz w:val="28"/>
          <w:szCs w:val="28"/>
          <w:lang w:val="tg-Cyrl-TJ"/>
        </w:rPr>
        <w:t>Safarov A.G</w:t>
      </w:r>
      <w:r w:rsidRPr="0037166D">
        <w:rPr>
          <w:sz w:val="28"/>
          <w:szCs w:val="28"/>
          <w:lang w:val="en-US"/>
        </w:rPr>
        <w:t>h</w:t>
      </w:r>
      <w:r>
        <w:rPr>
          <w:sz w:val="28"/>
          <w:szCs w:val="28"/>
          <w:lang w:val="tg-Cyrl-TJ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period of time during which a point makes a complete revolution, moving along a circle, is called?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rotation period;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period of circulation;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perihelion;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aphelion;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apogee;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characteristic of the reflective properties of the surface of any body: the ratio of the radiation flux scattered by the surface to the flux incident on it is called;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sublimation;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scattering;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reflections;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albedo;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refraction;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closest point to the Sun in the orbit of a celestial body moving around the Sun along one of the conic sections - an ellipse, a parabola or a hyperbola - is called;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rotation period;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period of circulation;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perihelion;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aphelion;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apogee;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point in the orbit of a planet, comet, or any other body revolving around the Sun that is farthest from the Sun is called;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rotation period;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period of circulation;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perihelion;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aphelion;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apogee;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angle between the orbital plane and the principal coordinate plane;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period;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orbital inclination;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argument of perihelion;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right ascension;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almucantarate;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@6.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How many moons does Saturn have?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65;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13;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146;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1;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2;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@7.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of the following satellites is a satellite of the Earth?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Phobos;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Thea;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Adrasteia;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Mimas;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@8.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How many planets revolve around the Sun?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9 planets;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11 planets;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8 planets;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5 planets;</w:t>
      </w:r>
    </w:p>
    <w:p w:rsidR="00942BC8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there are no planets;</w:t>
      </w:r>
    </w:p>
    <w:p w:rsidR="00942BC8" w:rsidRPr="00195096" w:rsidRDefault="00942BC8" w:rsidP="00195096">
      <w:pPr>
        <w:rPr>
          <w:rFonts w:ascii="Palatino Linotype" w:hAnsi="Palatino Linotype"/>
          <w:lang w:val="en-US"/>
        </w:rPr>
      </w:pPr>
      <w:r w:rsidRPr="00195096">
        <w:rPr>
          <w:rFonts w:ascii="Palatino Linotype" w:hAnsi="Palatino Linotype"/>
          <w:lang w:val="en-US"/>
        </w:rPr>
        <w:t>@9</w:t>
      </w:r>
      <w:r>
        <w:rPr>
          <w:rFonts w:ascii="Palatino Linotype" w:hAnsi="Palatino Linotype"/>
          <w:lang w:val="en-US"/>
        </w:rPr>
        <w:t>.</w:t>
      </w:r>
    </w:p>
    <w:p w:rsidR="00942BC8" w:rsidRPr="00195096" w:rsidRDefault="00942BC8" w:rsidP="00195096">
      <w:pPr>
        <w:rPr>
          <w:rFonts w:ascii="Palatino Linotype" w:hAnsi="Palatino Linotype"/>
          <w:lang w:val="en-US"/>
        </w:rPr>
      </w:pPr>
      <w:r w:rsidRPr="00195096">
        <w:rPr>
          <w:rFonts w:ascii="Palatino Linotype" w:hAnsi="Palatino Linotype"/>
          <w:lang w:val="en-US"/>
        </w:rPr>
        <w:t>The largest satellite in the solar system:;</w:t>
      </w:r>
    </w:p>
    <w:p w:rsidR="00942BC8" w:rsidRPr="00195096" w:rsidRDefault="00942BC8" w:rsidP="00195096">
      <w:pPr>
        <w:rPr>
          <w:rFonts w:ascii="Palatino Linotype" w:hAnsi="Palatino Linotype"/>
          <w:lang w:val="en-US"/>
        </w:rPr>
      </w:pPr>
      <w:r w:rsidRPr="00195096">
        <w:rPr>
          <w:rFonts w:ascii="Palatino Linotype" w:hAnsi="Palatino Linotype"/>
          <w:lang w:val="en-US"/>
        </w:rPr>
        <w:t>$A) Io;</w:t>
      </w:r>
    </w:p>
    <w:p w:rsidR="00942BC8" w:rsidRPr="00195096" w:rsidRDefault="00942BC8" w:rsidP="00195096">
      <w:pPr>
        <w:rPr>
          <w:rFonts w:ascii="Palatino Linotype" w:hAnsi="Palatino Linotype"/>
          <w:lang w:val="en-US"/>
        </w:rPr>
      </w:pPr>
      <w:r w:rsidRPr="00195096">
        <w:rPr>
          <w:rFonts w:ascii="Palatino Linotype" w:hAnsi="Palatino Linotype"/>
          <w:lang w:val="en-US"/>
        </w:rPr>
        <w:t>$B) Moon;</w:t>
      </w:r>
    </w:p>
    <w:p w:rsidR="00942BC8" w:rsidRPr="00195096" w:rsidRDefault="00942BC8" w:rsidP="00195096">
      <w:pPr>
        <w:rPr>
          <w:rFonts w:ascii="Palatino Linotype" w:hAnsi="Palatino Linotype"/>
          <w:lang w:val="en-US"/>
        </w:rPr>
      </w:pPr>
      <w:r w:rsidRPr="00195096">
        <w:rPr>
          <w:rFonts w:ascii="Palatino Linotype" w:hAnsi="Palatino Linotype"/>
          <w:lang w:val="en-US"/>
        </w:rPr>
        <w:t>$C) Ganymede;</w:t>
      </w:r>
    </w:p>
    <w:p w:rsidR="00942BC8" w:rsidRPr="00195096" w:rsidRDefault="00942BC8" w:rsidP="00195096">
      <w:pPr>
        <w:rPr>
          <w:rFonts w:ascii="Palatino Linotype" w:hAnsi="Palatino Linotype"/>
          <w:lang w:val="en-US"/>
        </w:rPr>
      </w:pPr>
      <w:r w:rsidRPr="00195096">
        <w:rPr>
          <w:rFonts w:ascii="Palatino Linotype" w:hAnsi="Palatino Linotype"/>
          <w:lang w:val="en-US"/>
        </w:rPr>
        <w:t>$D) Europe;</w:t>
      </w:r>
    </w:p>
    <w:p w:rsidR="00942BC8" w:rsidRPr="00195096" w:rsidRDefault="00942BC8" w:rsidP="00195096">
      <w:pPr>
        <w:rPr>
          <w:rFonts w:ascii="Palatino Linotype" w:hAnsi="Palatino Linotype"/>
          <w:lang w:val="en-US"/>
        </w:rPr>
      </w:pPr>
      <w:r w:rsidRPr="00195096">
        <w:rPr>
          <w:rFonts w:ascii="Palatino Linotype" w:hAnsi="Palatino Linotype"/>
          <w:lang w:val="en-US"/>
        </w:rPr>
        <w:t>$E) Phobos;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@10.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How far is the Earth from the Sun?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19 AU;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5.02 AU;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1.6 AU;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0.4 AU;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1 AU;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@11.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planets have a ring?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Jupiter, Earth, Mercury,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Neptune, Uranus, Saturn and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Neptune, Uranus, Saturn and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Earth, Uranus, Saturn and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Neptune, Venus, Saturn and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@12.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is the shape of the Earth?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ball;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ellipsoid;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geoid;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compression ellipsoid;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flat;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@13.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period of time between two new moons is called?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new lunar month;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full lunar month;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sidereal month;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synodic month;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calendar month;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@14.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does the "ash light" on the Moon represent?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reflected sunlight;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reflected light from the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reflected starlight;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has nothing to do with the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The moon itself glows;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@15.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is the distance from the Earth to the Sun called?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daily parallax;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annual parallax;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astronomical unit;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parsec;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light year;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@16.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In relation to orbit and visibility conditions from Earth, planets are divided into what groups?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with and without satellite;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terrestrial and Jupiterian;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giants and dwarfs;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internal and external;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silicates and gases;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@17.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planets change their phases like the Moon?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external;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internal;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dwarf;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giants;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earthly;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@18.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planets always face the Earth with the side illuminated by the Sun;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external;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internal;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dwarf;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giants;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earthly;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@19.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are the characteristic relative positions of the Sun, Earth and planets called?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eclipses;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tide;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low tide;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configuration;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refraction;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@20.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is the brightest planet in the sky?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Sun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 rotates faster than all other planets?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Jupiter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White polar caps on a general orange-red background can be seen through a telescope, on which planet?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Pluto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Jupiter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@23.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is the name of the point in a planet's orbit that is farthest from the Sun?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configuration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apogee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perihelion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aphelion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eccentricity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 is closest to the Sun?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Pluto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@25.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Main belt asteroids orbit between …;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8F462A">
        <w:rPr>
          <w:sz w:val="28"/>
          <w:szCs w:val="28"/>
          <w:lang w:val="en-US"/>
        </w:rPr>
        <w:t>A) Venus and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 and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Neptune and Pluto;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Jupiter and Saturn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 and Mars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@26.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observed celestial objects can be considered both small and large bodies?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Asteroids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planets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satellites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stars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comets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@27.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movement of which celestial bodies in the starry sky is represented by a spiral with variable size and pitch?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comets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Kuiper belt asteroids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meteoroid streams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racing cars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asteroids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@28.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phenomenon formed the basis for the first determination of the speed of light?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the phenomenon of aberration of starlight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eclipse of Jupiter's satellite Io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change of lunar phases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Solar eclipse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movement of sunspots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@29.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If the force of gas pressure on the Sun disappeared, it would collapse to a point through:;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4 days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4 minutes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4 years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40 hours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40 minutes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@30.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solar wind has a speed at the distance of the Earth equal to:;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400 km/s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100 m/s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5000 km/s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750 m/s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100 km/s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biggest tides occur at:;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Europe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age of the Sun is (approximately) 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1000 million years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5 billion years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25 billion years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100 billion years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15 billion years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@33.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On which bodies of the Solar System are the Caucasus, Apennines , Alps, and Altai located?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Ceres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largest mountains in the solar system are located on:;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Neptune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@35.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How does the decrease in the mass of the Sun, as a result of radiation, affect the distance of the planets from the Sun?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the distances of the planets from the Sun remain constant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the distances of the planets from the Sun increase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the distances of the planets from the Sun decrease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the distances of the planets from the Sun periodically increase and decrease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there is no correct answer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@36.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most massive satellite in the solar system is:;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Triton;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Titanium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I find it difficult to answer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Ganymede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@37.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satellite has an atmosphere?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Triton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Callisto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Ganymede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Charon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@38.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satellite always faces its planet with the same side?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Epithemium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Nereid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Deimos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Mestizo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Titanium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@39.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satellite is attracted by the Sun more than by its planet?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Ganymede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Io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Europe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Phobos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@40.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From the listed satellites, select those that are visible to the naked eye:;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Io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Europe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Phobos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Ganymede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 cosmic body that has fallen to the surface of the Earth is called:;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meteoroid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meteorite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small comet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asteroid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bolide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only minor planet that can be seen with the naked eye is called:;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Ceres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Juno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Phaeton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Vesta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Icarus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</w:t>
      </w:r>
      <w:r w:rsidRPr="008F462A">
        <w:rPr>
          <w:sz w:val="28"/>
          <w:szCs w:val="28"/>
          <w:lang w:val="en-US"/>
        </w:rPr>
        <w:t>43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solar system consists of the Sun and:;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stars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galaxies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planets, satellites, small bodies, interplanetary dust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satellites and interplanetary dust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quasars and comets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 is the coldest:;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Neptune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Uranus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@45.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 is called the morning or evening star?;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Saturn;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@46.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Is it possible to see the moon on a new moon?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yes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no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only in the morning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I don't know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only with the help of binoculars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@47.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Any body revolving around a planet is:;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ring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star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satellite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spaceship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@48.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impact hypothesis for the origin of the Moon was proposed by William Hartman and Donald Davis, in what year?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1575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1675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1775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1875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1975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@49.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 xml:space="preserve">The average </w:t>
      </w:r>
      <w:hyperlink r:id="rId5" w:tooltip="Плотность" w:history="1">
        <w:r w:rsidRPr="008F462A">
          <w:rPr>
            <w:rStyle w:val="Hyperlink"/>
            <w:color w:val="auto"/>
            <w:sz w:val="28"/>
            <w:szCs w:val="28"/>
            <w:u w:val="none"/>
            <w:lang w:val="en-US"/>
          </w:rPr>
          <w:t xml:space="preserve">density </w:t>
        </w:r>
      </w:hyperlink>
      <w:r w:rsidRPr="008F462A">
        <w:rPr>
          <w:sz w:val="28"/>
          <w:szCs w:val="28"/>
          <w:lang w:val="en-US"/>
        </w:rPr>
        <w:t>of the Moon is…;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5.3 g/cm³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4.3 g/cm³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3.5 g/cm³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3.3 g/cm³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3.4 g/cm³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@50.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 xml:space="preserve">Which body has a strong, durable crust that is 60- </w:t>
      </w:r>
      <w:smartTag w:uri="urn:schemas-microsoft-com:office:smarttags" w:element="metricconverter">
        <w:smartTagPr>
          <w:attr w:name="ProductID" w:val="80 км"/>
        </w:smartTagPr>
        <w:r w:rsidRPr="008F462A">
          <w:rPr>
            <w:sz w:val="28"/>
            <w:szCs w:val="28"/>
            <w:lang w:val="en-US"/>
          </w:rPr>
          <w:t xml:space="preserve">80 </w:t>
        </w:r>
        <w:r w:rsidRPr="0037166D">
          <w:rPr>
            <w:sz w:val="28"/>
            <w:szCs w:val="28"/>
          </w:rPr>
          <w:t>км</w:t>
        </w:r>
      </w:smartTag>
      <w:r w:rsidRPr="008F462A">
        <w:rPr>
          <w:sz w:val="28"/>
          <w:szCs w:val="28"/>
          <w:lang w:val="en-US"/>
        </w:rPr>
        <w:t>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Phobos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Titanium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Ganymede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Callisto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When was Jupiter's ring discovered?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1989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1979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1999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2009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1969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Jupiter's rings were discovered when which spacecraft passed by the planet?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Voyager 5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Voyager 4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Voyager 1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Voyager 2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Voyager 3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@53.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Jupiter, how far is it from the Sun?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 xml:space="preserve">1.0 </w:t>
      </w:r>
      <w:r w:rsidRPr="0037166D">
        <w:rPr>
          <w:sz w:val="28"/>
          <w:szCs w:val="28"/>
          <w:lang w:val="de-DE"/>
        </w:rPr>
        <w:t>AU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37166D">
        <w:rPr>
          <w:sz w:val="28"/>
          <w:szCs w:val="28"/>
          <w:lang w:val="de-DE"/>
        </w:rPr>
        <w:t>0.4 AU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37166D">
        <w:rPr>
          <w:sz w:val="28"/>
          <w:szCs w:val="28"/>
          <w:lang w:val="de-DE"/>
        </w:rPr>
        <w:t>1.52 AU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37166D">
        <w:rPr>
          <w:sz w:val="28"/>
          <w:szCs w:val="28"/>
          <w:lang w:val="de-DE"/>
        </w:rPr>
        <w:t>5.2 AU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37166D">
        <w:rPr>
          <w:sz w:val="28"/>
          <w:szCs w:val="28"/>
          <w:lang w:val="de-DE"/>
        </w:rPr>
        <w:t>9.02 AU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How many planets revolve around the sun?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9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3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10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11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8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@55.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planet closest to the Sun is …;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Jupiter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Saturn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pt-BR"/>
        </w:rPr>
        <w:t>56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Relative to the Sun, the planets are located as follows:;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Venus, Earth, Mars, Mercury, Neptune, Saturn, Uranus,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Mercury, Venus, Earth, Mars, Neptune, Saturn, Jupiter, Uranus;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Mercury, Venus, Earth, Mars, Jupiter, Saturn, Uranus, Neptune;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Mars, Jupiter, Mercury, Venus, Earth, Saturn, Uranus, Neptune;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Mercury, Earth, Venus, Mars, Jupiter, Saturn, Uranus, Neptune;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@57.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Moon is:;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satellite;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asteroid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planet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comet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meteoroid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@58.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surface of the Moon is covered with craters, which are formed by:;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meteorites;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drillers;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miners;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excavators;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volcanoes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@59.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Is it possible to see the moon during a full moon:;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yes;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no;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only with the help of binoculars;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I don't know;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only at night;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@60.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does a comet consist of:;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fragments of boulders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water molecules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frozen gases and dust particles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from fire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there are no such objects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@61.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Any artificial body revolving around a planet is:;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Moon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artificial satellite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spaceship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star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planet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@62.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Determine the orbital positions of most asteroids in the solar system;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8F462A">
        <w:rPr>
          <w:sz w:val="28"/>
          <w:szCs w:val="28"/>
          <w:lang w:val="en-US"/>
        </w:rPr>
        <w:t>A) between the orbits of Mars and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between the orbits of Mars and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between the orbits of Saturn and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between the orbits of the Earth and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between the orbits of Saturn and Neptune;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@63.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Indicate the extra planet in the solar system?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Neptune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Uranus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Pluto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pt-BR"/>
        </w:rPr>
      </w:pPr>
      <w:r>
        <w:rPr>
          <w:sz w:val="28"/>
          <w:szCs w:val="28"/>
          <w:lang w:val="de-DE"/>
        </w:rPr>
        <w:t>@64.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planets do not have satellites?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Earth and Venus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 and Mars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 and Jupiter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Saturn and Earth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 and Venus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@65.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 rotates around its axis the fastest?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A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Jupiter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B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Saturn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C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Mars</w:t>
      </w:r>
      <w:r>
        <w:rPr>
          <w:sz w:val="28"/>
          <w:szCs w:val="28"/>
          <w:lang w:val="de-DE"/>
        </w:rPr>
        <w:t>;</w:t>
      </w:r>
    </w:p>
    <w:p w:rsidR="00942BC8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D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Venus</w:t>
      </w:r>
      <w:r>
        <w:rPr>
          <w:sz w:val="28"/>
          <w:szCs w:val="28"/>
          <w:lang w:val="de-DE"/>
        </w:rPr>
        <w:t>;</w:t>
      </w:r>
    </w:p>
    <w:p w:rsidR="00942BC8" w:rsidRPr="0037166D" w:rsidRDefault="00942BC8" w:rsidP="001D10EC">
      <w:pPr>
        <w:jc w:val="both"/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$</w:t>
      </w:r>
      <w:r w:rsidRPr="0037166D">
        <w:rPr>
          <w:sz w:val="28"/>
          <w:szCs w:val="28"/>
          <w:lang w:val="de-DE"/>
        </w:rPr>
        <w:t>E</w:t>
      </w:r>
      <w:r>
        <w:rPr>
          <w:sz w:val="28"/>
          <w:szCs w:val="28"/>
          <w:lang w:val="de-DE"/>
        </w:rPr>
        <w:t xml:space="preserve">) </w:t>
      </w:r>
      <w:r w:rsidRPr="008F462A">
        <w:rPr>
          <w:sz w:val="28"/>
          <w:szCs w:val="28"/>
          <w:lang w:val="en-US"/>
        </w:rPr>
        <w:t>Mercury</w:t>
      </w:r>
      <w:r>
        <w:rPr>
          <w:sz w:val="28"/>
          <w:szCs w:val="28"/>
          <w:lang w:val="de-DE"/>
        </w:rPr>
        <w:t>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@66.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planet with the closest mass to the mass of the Earth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Saturn;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Venus;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Mercury;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@67.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planets have life?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Venus;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Sedna;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Pluto;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@68.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of Saturn's moons contain water?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Titan and Mimas;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Titan and Enceladus;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Titan and Oberon;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Enceladus and Mimas;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Mimas and Oberon;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</w:t>
      </w:r>
      <w:r w:rsidRPr="0037166D">
        <w:rPr>
          <w:sz w:val="28"/>
          <w:szCs w:val="28"/>
          <w:lang w:val="pt-BR"/>
        </w:rPr>
        <w:t>69</w:t>
      </w:r>
      <w:r w:rsidRPr="008F462A">
        <w:rPr>
          <w:sz w:val="28"/>
          <w:szCs w:val="28"/>
          <w:lang w:val="en-US"/>
        </w:rPr>
        <w:t>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Which planets have rings?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Mercury, Venus and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Mercury, Venus, Mars, Jupiter and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Jupiter, Saturn, Uranus and Neptune;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Jupiter, Saturn, Uranus and Pluto;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Jupiter, Saturn, Uranus and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@70.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largest mountains are on which planet?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Saturn;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Is there life on Mars?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inside the planet;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only at the poles;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possible;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no;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yes;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closest object to Earth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Sun;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Venus;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Cassini;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@73.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When observing with a telescope, you can see Jupiter's ring;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only by photographic method;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no;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Jupiter has no ring;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only with color filters;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yes;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largest planet in the solar system;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Mercury;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Pluto;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Saturn;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@75.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Among the terrestrial planets, the smallest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Mercury;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Venus;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@76.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Among the terrestrial planets, the largest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Mercury;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Venus;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@77.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Among the giant planets, the largest planet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Saturn;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Neptune;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Uranus;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Pluto;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@78.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Among the giant planets, the closest planet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Saturn;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Neptune;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Uranus;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Pluto;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@79.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Among the giant planets, the most distant planet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Jupiter;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Saturn;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Neptune;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Uranus;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Pluto;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@80.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Among the terrestrial planets, the closest to the Sun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Mercury;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Venus;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@81.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Among the terrestrial planets, the most distant from the Sun is;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Mercury;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Mars;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Venus;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Earth;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@82.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Centaurs - located between which planets?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Jupiter-Saturn;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Jupiter-Uranus;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Jupiter-Neptune;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Jupiter-Pluto;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Saturn-Pluto;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@83.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Centaurs - what bodies are they in the solar system?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comets;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meteoroids;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asteroids;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meteors;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asteroids-comets;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@84.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Who discovered the first asteroid?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Fesenkov;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Schiaparelli;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Newton;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Kepler;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Piazi;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pt-BR"/>
        </w:rPr>
        <w:t>85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When was the first asteroid discovered?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A</w:t>
      </w:r>
      <w:r w:rsidRPr="008F462A">
        <w:rPr>
          <w:sz w:val="28"/>
          <w:szCs w:val="28"/>
          <w:lang w:val="en-US"/>
        </w:rPr>
        <w:t>) January 1, 1801;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B</w:t>
      </w:r>
      <w:r w:rsidRPr="008F462A">
        <w:rPr>
          <w:sz w:val="28"/>
          <w:szCs w:val="28"/>
          <w:lang w:val="en-US"/>
        </w:rPr>
        <w:t>) January 1, 1701;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C</w:t>
      </w:r>
      <w:r w:rsidRPr="008F462A">
        <w:rPr>
          <w:sz w:val="28"/>
          <w:szCs w:val="28"/>
          <w:lang w:val="en-US"/>
        </w:rPr>
        <w:t>) January 1, 1601;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January 1, 1901;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January 1, 2001;</w:t>
      </w:r>
    </w:p>
    <w:p w:rsidR="00942BC8" w:rsidRPr="008F462A" w:rsidRDefault="00942BC8" w:rsidP="001D10E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</w:t>
      </w:r>
      <w:r w:rsidRPr="008F462A">
        <w:rPr>
          <w:sz w:val="28"/>
          <w:szCs w:val="28"/>
          <w:lang w:val="en-US"/>
        </w:rPr>
        <w:t>86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How many planets are there in the solar system?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GB"/>
        </w:rPr>
        <w:t>A</w:t>
      </w:r>
      <w:r w:rsidRPr="008F462A">
        <w:rPr>
          <w:sz w:val="28"/>
          <w:szCs w:val="28"/>
          <w:lang w:val="en-US"/>
        </w:rPr>
        <w:t>) five;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GB"/>
        </w:rPr>
        <w:t>B</w:t>
      </w:r>
      <w:r w:rsidRPr="008F462A">
        <w:rPr>
          <w:sz w:val="28"/>
          <w:szCs w:val="28"/>
          <w:lang w:val="en-US"/>
        </w:rPr>
        <w:t>) six;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$C) seven;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D</w:t>
      </w:r>
      <w:r w:rsidRPr="008F462A">
        <w:rPr>
          <w:sz w:val="28"/>
          <w:szCs w:val="28"/>
          <w:lang w:val="en-US"/>
        </w:rPr>
        <w:t>) eight;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de-DE"/>
        </w:rPr>
        <w:t>E</w:t>
      </w:r>
      <w:r w:rsidRPr="008F462A">
        <w:rPr>
          <w:sz w:val="28"/>
          <w:szCs w:val="28"/>
          <w:lang w:val="en-US"/>
        </w:rPr>
        <w:t>) nine;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>
        <w:rPr>
          <w:sz w:val="28"/>
          <w:szCs w:val="28"/>
          <w:lang w:val="de-DE"/>
        </w:rPr>
        <w:t>@</w:t>
      </w:r>
      <w:r w:rsidRPr="008F462A">
        <w:rPr>
          <w:sz w:val="28"/>
          <w:szCs w:val="28"/>
          <w:lang w:val="en-US"/>
        </w:rPr>
        <w:t>87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Sun is a typical representative of this class of stars:;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yellow dwarf;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white dwarf;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blue dwarf;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red giant;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 xml:space="preserve">) </w:t>
      </w:r>
      <w:r w:rsidRPr="008F462A">
        <w:rPr>
          <w:sz w:val="28"/>
          <w:szCs w:val="28"/>
          <w:lang w:val="en-US"/>
        </w:rPr>
        <w:t>pulsar;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88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Halley's Comet appears in the Earth's sky with periodicity:;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every 15-16 years;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every 75-76 years;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every 140-145 years;</w:t>
      </w:r>
    </w:p>
    <w:p w:rsidR="00942BC8" w:rsidRPr="009655CF" w:rsidRDefault="00942BC8" w:rsidP="00195096">
      <w:pPr>
        <w:rPr>
          <w:rFonts w:ascii="Palatino Linotype" w:hAnsi="Palatino Linotype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annually;</w:t>
      </w:r>
      <w:r>
        <w:rPr>
          <w:sz w:val="28"/>
          <w:szCs w:val="28"/>
          <w:lang w:val="en-US"/>
        </w:rPr>
        <w:br/>
      </w:r>
      <w:r w:rsidRPr="009655CF">
        <w:rPr>
          <w:rFonts w:ascii="Palatino Linotype" w:hAnsi="Palatino Linotype"/>
        </w:rPr>
        <w:t>$E) fifth;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89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closest planet to the Sun:;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Ganymede;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Earth;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Jupiter;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Mars;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 xml:space="preserve">) </w:t>
      </w:r>
      <w:r w:rsidRPr="008F462A">
        <w:rPr>
          <w:sz w:val="28"/>
          <w:szCs w:val="28"/>
          <w:lang w:val="en-US"/>
        </w:rPr>
        <w:t>Mercury;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90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asteroid belt is located:;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between the orbits of Mars and Jupiter;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beyond the orbit of Pluto;</w:t>
      </w:r>
    </w:p>
    <w:p w:rsidR="00942BC8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between the Sun and Mercury;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beyond the orbit of Jupiter;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beyond the orbit of Mars;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91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How many satellites does Mars have?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Mars has no satellites;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one satellite;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two satellites;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three satellites;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four satellites;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92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number planet is Earth from the Sun?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first;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second;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third;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 xml:space="preserve">) </w:t>
      </w:r>
      <w:r w:rsidRPr="008F462A">
        <w:rPr>
          <w:sz w:val="28"/>
          <w:szCs w:val="28"/>
          <w:lang w:val="en-US"/>
        </w:rPr>
        <w:t>fourth;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 xml:space="preserve">) </w:t>
      </w:r>
      <w:r w:rsidRPr="008F462A">
        <w:rPr>
          <w:sz w:val="28"/>
          <w:szCs w:val="28"/>
          <w:lang w:val="en-US"/>
        </w:rPr>
        <w:t>fifth;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93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largest known Kuiper Belt object is:;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Pluto;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Ceres;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Makemake;</w:t>
      </w:r>
    </w:p>
    <w:p w:rsidR="00942BC8" w:rsidRDefault="00942BC8" w:rsidP="003C2152">
      <w:pPr>
        <w:tabs>
          <w:tab w:val="left" w:pos="2341"/>
        </w:tabs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Sedna;</w:t>
      </w:r>
    </w:p>
    <w:p w:rsidR="00942BC8" w:rsidRPr="0037166D" w:rsidRDefault="00942BC8" w:rsidP="003C2152">
      <w:pPr>
        <w:tabs>
          <w:tab w:val="left" w:pos="2341"/>
        </w:tabs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Apophis;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94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discoverer of the laws of motion of the planets of the solar system was:;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Nicolaus Copernicus;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Johannes Kepler;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Giordano Bruno;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Jacques Cassini;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Isaac Newton;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95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This planet could have become a star, but it didn't gain enough mass:;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Mercury;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Neptune;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Saturn;</w:t>
      </w:r>
    </w:p>
    <w:p w:rsidR="00942BC8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Jupiter;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 xml:space="preserve">) </w:t>
      </w:r>
      <w:r w:rsidRPr="008F462A">
        <w:rPr>
          <w:sz w:val="28"/>
          <w:szCs w:val="28"/>
          <w:lang w:val="en-US"/>
        </w:rPr>
        <w:t>Earth;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96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solar system is part of:;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Galaxies;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Milky Way;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>
        <w:rPr>
          <w:sz w:val="28"/>
          <w:szCs w:val="28"/>
          <w:lang w:val="en-US"/>
        </w:rPr>
        <w:t xml:space="preserve">) </w:t>
      </w:r>
      <w:r w:rsidRPr="008F462A">
        <w:rPr>
          <w:sz w:val="28"/>
          <w:szCs w:val="28"/>
          <w:lang w:val="en-US"/>
        </w:rPr>
        <w:t>Metagalaxies;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>
        <w:rPr>
          <w:sz w:val="28"/>
          <w:szCs w:val="28"/>
          <w:lang w:val="en-US"/>
        </w:rPr>
        <w:t xml:space="preserve">) </w:t>
      </w:r>
      <w:r w:rsidRPr="008F462A">
        <w:rPr>
          <w:sz w:val="28"/>
          <w:szCs w:val="28"/>
          <w:lang w:val="en-US"/>
        </w:rPr>
        <w:t>Andromeda;</w:t>
      </w:r>
    </w:p>
    <w:p w:rsidR="00942BC8" w:rsidRPr="0037166D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>
        <w:rPr>
          <w:sz w:val="28"/>
          <w:szCs w:val="28"/>
          <w:lang w:val="en-US"/>
        </w:rPr>
        <w:t xml:space="preserve">) </w:t>
      </w:r>
      <w:r w:rsidRPr="008F462A">
        <w:rPr>
          <w:sz w:val="28"/>
          <w:szCs w:val="28"/>
          <w:lang w:val="en-US"/>
        </w:rPr>
        <w:t>Asteroid belt;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97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Oort cloud ?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spherical;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region of the solar system;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the largest hurricane on Jupiter;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thunderstorm front on Venus;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thunderstorm front on Pluto;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98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What is the largest planet in the solar system?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Uranus;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Neptune;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Pluto;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Ceres;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Jupiter;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99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Is Pluto a planet?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is;</w:t>
      </w:r>
    </w:p>
    <w:p w:rsidR="00942BC8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is not;</w:t>
      </w:r>
    </w:p>
    <w:p w:rsidR="00942BC8" w:rsidRPr="008F462A" w:rsidRDefault="00942BC8" w:rsidP="0071247A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$C) Pluto is an asteroid;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>
        <w:rPr>
          <w:sz w:val="28"/>
          <w:szCs w:val="28"/>
          <w:lang w:val="en-US"/>
        </w:rPr>
        <w:t>D</w:t>
      </w:r>
      <w:r w:rsidRPr="008F462A">
        <w:rPr>
          <w:sz w:val="28"/>
          <w:szCs w:val="28"/>
          <w:lang w:val="en-US"/>
        </w:rPr>
        <w:t>) Pluto is a minor planet;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E</w:t>
      </w:r>
      <w:r w:rsidRPr="008F462A">
        <w:rPr>
          <w:sz w:val="28"/>
          <w:szCs w:val="28"/>
          <w:lang w:val="en-US"/>
        </w:rPr>
        <w:t>) All options are correct;</w:t>
      </w:r>
    </w:p>
    <w:p w:rsidR="00942BC8" w:rsidRPr="0037166D" w:rsidRDefault="00942BC8" w:rsidP="001D10EC">
      <w:pPr>
        <w:rPr>
          <w:sz w:val="28"/>
          <w:szCs w:val="28"/>
          <w:lang w:val="de-DE"/>
        </w:rPr>
      </w:pPr>
      <w:r>
        <w:rPr>
          <w:sz w:val="28"/>
          <w:szCs w:val="28"/>
          <w:lang w:val="de-DE"/>
        </w:rPr>
        <w:t>@</w:t>
      </w:r>
      <w:r w:rsidRPr="0037166D">
        <w:rPr>
          <w:sz w:val="28"/>
          <w:szCs w:val="28"/>
          <w:lang w:val="de-DE"/>
        </w:rPr>
        <w:t>100</w:t>
      </w:r>
      <w:r>
        <w:rPr>
          <w:sz w:val="28"/>
          <w:szCs w:val="28"/>
          <w:lang w:val="de-DE"/>
        </w:rPr>
        <w:t>.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The largest satellite in the solar system:;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A</w:t>
      </w:r>
      <w:r w:rsidRPr="008F462A">
        <w:rPr>
          <w:sz w:val="28"/>
          <w:szCs w:val="28"/>
          <w:lang w:val="en-US"/>
        </w:rPr>
        <w:t>) Io;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B</w:t>
      </w:r>
      <w:r w:rsidRPr="008F462A">
        <w:rPr>
          <w:sz w:val="28"/>
          <w:szCs w:val="28"/>
          <w:lang w:val="en-US"/>
        </w:rPr>
        <w:t>) Moon;</w:t>
      </w:r>
    </w:p>
    <w:p w:rsidR="00942BC8" w:rsidRPr="008F462A" w:rsidRDefault="00942BC8" w:rsidP="001D10EC">
      <w:pPr>
        <w:rPr>
          <w:sz w:val="28"/>
          <w:szCs w:val="28"/>
          <w:lang w:val="en-US"/>
        </w:rPr>
      </w:pPr>
      <w:r w:rsidRPr="008F462A">
        <w:rPr>
          <w:sz w:val="28"/>
          <w:szCs w:val="28"/>
          <w:lang w:val="en-US"/>
        </w:rPr>
        <w:t>$</w:t>
      </w:r>
      <w:r w:rsidRPr="0037166D">
        <w:rPr>
          <w:sz w:val="28"/>
          <w:szCs w:val="28"/>
          <w:lang w:val="en-US"/>
        </w:rPr>
        <w:t>C</w:t>
      </w:r>
      <w:r w:rsidRPr="008F462A">
        <w:rPr>
          <w:sz w:val="28"/>
          <w:szCs w:val="28"/>
          <w:lang w:val="en-US"/>
        </w:rPr>
        <w:t>) Ganymede;</w:t>
      </w:r>
    </w:p>
    <w:p w:rsidR="00942BC8" w:rsidRDefault="00942BC8" w:rsidP="001D10EC">
      <w:pPr>
        <w:rPr>
          <w:sz w:val="28"/>
          <w:szCs w:val="28"/>
        </w:rPr>
      </w:pPr>
      <w:r>
        <w:rPr>
          <w:sz w:val="28"/>
          <w:szCs w:val="28"/>
        </w:rPr>
        <w:t>$</w:t>
      </w:r>
      <w:r w:rsidRPr="0037166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7166D">
        <w:rPr>
          <w:sz w:val="28"/>
          <w:szCs w:val="28"/>
        </w:rPr>
        <w:t>Europe</w:t>
      </w:r>
      <w:r>
        <w:rPr>
          <w:sz w:val="28"/>
          <w:szCs w:val="28"/>
        </w:rPr>
        <w:t>;</w:t>
      </w:r>
    </w:p>
    <w:p w:rsidR="00942BC8" w:rsidRPr="0037166D" w:rsidRDefault="00942BC8" w:rsidP="001D10EC">
      <w:pPr>
        <w:rPr>
          <w:sz w:val="28"/>
          <w:szCs w:val="28"/>
        </w:rPr>
      </w:pPr>
      <w:r>
        <w:rPr>
          <w:sz w:val="28"/>
          <w:szCs w:val="28"/>
        </w:rPr>
        <w:t>$</w:t>
      </w:r>
      <w:r w:rsidRPr="0037166D"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 xml:space="preserve">) </w:t>
      </w:r>
      <w:r w:rsidRPr="0037166D">
        <w:rPr>
          <w:sz w:val="28"/>
          <w:szCs w:val="28"/>
        </w:rPr>
        <w:t>Phobos;</w:t>
      </w:r>
    </w:p>
    <w:sectPr w:rsidR="00942BC8" w:rsidRPr="0037166D" w:rsidSect="00F401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BB5D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5AD72BC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2DB0"/>
    <w:rsid w:val="00054BFA"/>
    <w:rsid w:val="00073CC9"/>
    <w:rsid w:val="0008473D"/>
    <w:rsid w:val="00094460"/>
    <w:rsid w:val="000A1B5C"/>
    <w:rsid w:val="000E62FD"/>
    <w:rsid w:val="000E7546"/>
    <w:rsid w:val="000F1CBE"/>
    <w:rsid w:val="00126128"/>
    <w:rsid w:val="00131917"/>
    <w:rsid w:val="00136D76"/>
    <w:rsid w:val="00195096"/>
    <w:rsid w:val="001B1E26"/>
    <w:rsid w:val="001D10EC"/>
    <w:rsid w:val="001E15CA"/>
    <w:rsid w:val="0020660F"/>
    <w:rsid w:val="002157E3"/>
    <w:rsid w:val="0023614C"/>
    <w:rsid w:val="002852C9"/>
    <w:rsid w:val="00296E00"/>
    <w:rsid w:val="002C1649"/>
    <w:rsid w:val="002C1CF7"/>
    <w:rsid w:val="002D3246"/>
    <w:rsid w:val="002D5954"/>
    <w:rsid w:val="002E6B64"/>
    <w:rsid w:val="002F032E"/>
    <w:rsid w:val="00324D63"/>
    <w:rsid w:val="00326F35"/>
    <w:rsid w:val="00333988"/>
    <w:rsid w:val="00350E3C"/>
    <w:rsid w:val="00352C01"/>
    <w:rsid w:val="00352C11"/>
    <w:rsid w:val="0037166D"/>
    <w:rsid w:val="00380456"/>
    <w:rsid w:val="00380E09"/>
    <w:rsid w:val="003B1A88"/>
    <w:rsid w:val="003C2152"/>
    <w:rsid w:val="003F2ADF"/>
    <w:rsid w:val="003F759E"/>
    <w:rsid w:val="00401E64"/>
    <w:rsid w:val="004045EB"/>
    <w:rsid w:val="00405729"/>
    <w:rsid w:val="00425A17"/>
    <w:rsid w:val="0046483E"/>
    <w:rsid w:val="004A6D95"/>
    <w:rsid w:val="004B56E9"/>
    <w:rsid w:val="004C7566"/>
    <w:rsid w:val="004E3A68"/>
    <w:rsid w:val="00523034"/>
    <w:rsid w:val="00577A23"/>
    <w:rsid w:val="0058761C"/>
    <w:rsid w:val="005A6023"/>
    <w:rsid w:val="005B30C7"/>
    <w:rsid w:val="005C3614"/>
    <w:rsid w:val="005E01FD"/>
    <w:rsid w:val="005E0891"/>
    <w:rsid w:val="005F19F7"/>
    <w:rsid w:val="005F4966"/>
    <w:rsid w:val="00601591"/>
    <w:rsid w:val="006201EC"/>
    <w:rsid w:val="006374AF"/>
    <w:rsid w:val="006A5766"/>
    <w:rsid w:val="006B49DD"/>
    <w:rsid w:val="006B717B"/>
    <w:rsid w:val="006F32E0"/>
    <w:rsid w:val="0071247A"/>
    <w:rsid w:val="00726420"/>
    <w:rsid w:val="00726EBF"/>
    <w:rsid w:val="00747F18"/>
    <w:rsid w:val="007B3951"/>
    <w:rsid w:val="00807C63"/>
    <w:rsid w:val="008109D9"/>
    <w:rsid w:val="00814D6D"/>
    <w:rsid w:val="00820102"/>
    <w:rsid w:val="00827096"/>
    <w:rsid w:val="00842DB0"/>
    <w:rsid w:val="00887AEE"/>
    <w:rsid w:val="008F462A"/>
    <w:rsid w:val="00916EFE"/>
    <w:rsid w:val="00917D3F"/>
    <w:rsid w:val="009208E8"/>
    <w:rsid w:val="009251B4"/>
    <w:rsid w:val="00926CD8"/>
    <w:rsid w:val="00934C56"/>
    <w:rsid w:val="00942BC8"/>
    <w:rsid w:val="009655CF"/>
    <w:rsid w:val="009D7A92"/>
    <w:rsid w:val="009E1DA6"/>
    <w:rsid w:val="00A036BD"/>
    <w:rsid w:val="00A34FA2"/>
    <w:rsid w:val="00A92A04"/>
    <w:rsid w:val="00AB52F5"/>
    <w:rsid w:val="00AD360E"/>
    <w:rsid w:val="00AE77BD"/>
    <w:rsid w:val="00AF01A6"/>
    <w:rsid w:val="00B34939"/>
    <w:rsid w:val="00B47DE3"/>
    <w:rsid w:val="00B6771A"/>
    <w:rsid w:val="00B730C1"/>
    <w:rsid w:val="00B80A6F"/>
    <w:rsid w:val="00BB41DD"/>
    <w:rsid w:val="00BB57CB"/>
    <w:rsid w:val="00BC35B9"/>
    <w:rsid w:val="00BD6C0E"/>
    <w:rsid w:val="00BF6EBC"/>
    <w:rsid w:val="00C00E1A"/>
    <w:rsid w:val="00C11061"/>
    <w:rsid w:val="00C15354"/>
    <w:rsid w:val="00C44C1A"/>
    <w:rsid w:val="00C54EA8"/>
    <w:rsid w:val="00CC4F69"/>
    <w:rsid w:val="00CD37AC"/>
    <w:rsid w:val="00CE766B"/>
    <w:rsid w:val="00D0411A"/>
    <w:rsid w:val="00D44CE7"/>
    <w:rsid w:val="00D8019D"/>
    <w:rsid w:val="00D96ED6"/>
    <w:rsid w:val="00DB6060"/>
    <w:rsid w:val="00DD73E0"/>
    <w:rsid w:val="00DE56E2"/>
    <w:rsid w:val="00DE6519"/>
    <w:rsid w:val="00E10699"/>
    <w:rsid w:val="00E31FCB"/>
    <w:rsid w:val="00E32FD4"/>
    <w:rsid w:val="00E97843"/>
    <w:rsid w:val="00EA6C64"/>
    <w:rsid w:val="00EB409F"/>
    <w:rsid w:val="00EB77C9"/>
    <w:rsid w:val="00ED0C58"/>
    <w:rsid w:val="00ED15E9"/>
    <w:rsid w:val="00EF207A"/>
    <w:rsid w:val="00EF7015"/>
    <w:rsid w:val="00F302D5"/>
    <w:rsid w:val="00F401BD"/>
    <w:rsid w:val="00F7656A"/>
    <w:rsid w:val="00FC095E"/>
    <w:rsid w:val="00FD1400"/>
    <w:rsid w:val="00FF0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1B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26F35"/>
    <w:rPr>
      <w:rFonts w:cs="Times New Roman"/>
      <w:color w:val="0000FF"/>
      <w:u w:val="single"/>
    </w:rPr>
  </w:style>
  <w:style w:type="paragraph" w:customStyle="1" w:styleId="1">
    <w:name w:val="Абзац списка1"/>
    <w:basedOn w:val="Normal"/>
    <w:uiPriority w:val="99"/>
    <w:rsid w:val="00D041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uiPriority w:val="99"/>
    <w:rsid w:val="00E31FCB"/>
    <w:pPr>
      <w:spacing w:before="100" w:beforeAutospacing="1" w:after="100" w:afterAutospacing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11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11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1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83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6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7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40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20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22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60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6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78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382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39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1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5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68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7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76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392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0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2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2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5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81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385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39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07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2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21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99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05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8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410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1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9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5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2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7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43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8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53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57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58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71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8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7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2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8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39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8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6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8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15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9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55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75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391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01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5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5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76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402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2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28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30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79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380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04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52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11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3395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41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63">
              <w:marLeft w:val="27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13467">
              <w:marLeft w:val="1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ic.academic.ru/dic.nsf/ruwiki/68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16</Pages>
  <Words>2209</Words>
  <Characters>12595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Вопросы</dc:title>
  <dc:subject/>
  <dc:creator>Abduljalol</dc:creator>
  <cp:keywords/>
  <dc:description/>
  <cp:lastModifiedBy>User</cp:lastModifiedBy>
  <cp:revision>9</cp:revision>
  <dcterms:created xsi:type="dcterms:W3CDTF">2025-05-13T08:21:00Z</dcterms:created>
  <dcterms:modified xsi:type="dcterms:W3CDTF">2025-05-14T08:24:00Z</dcterms:modified>
</cp:coreProperties>
</file>